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56B70"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</w:t>
      </w:r>
      <w:r>
        <w:rPr>
          <w:rFonts w:cs="Arial"/>
          <w:b/>
          <w:sz w:val="24"/>
          <w:szCs w:val="24"/>
          <w:highlight w:val="none"/>
        </w:rPr>
        <w:t>G-RAN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 xml:space="preserve"> WG5</w:t>
      </w:r>
      <w:r>
        <w:rPr>
          <w:rFonts w:cs="Arial"/>
          <w:b/>
          <w:sz w:val="24"/>
          <w:szCs w:val="24"/>
          <w:highlight w:val="none"/>
        </w:rPr>
        <w:t xml:space="preserve">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R5-253896</w:t>
      </w:r>
      <w:bookmarkStart w:id="3" w:name="_GoBack"/>
      <w:bookmarkEnd w:id="3"/>
    </w:p>
    <w:p w14:paraId="1460A9C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Bengaluru, IN, 25th Aug 2025 - 29th Aug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7CFEA7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0C37CE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13</w:t>
            </w:r>
            <w:r>
              <w:rPr>
                <w:i/>
                <w:sz w:val="14"/>
              </w:rPr>
              <w:t>.0</w:t>
            </w:r>
          </w:p>
        </w:tc>
      </w:tr>
      <w:tr w14:paraId="359460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23D1B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7A38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10051910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7FB3E29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078C3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DE5E459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E48F457">
            <w:pPr>
              <w:pStyle w:val="109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PRD21 CDS NR PC3 CA_</w:t>
            </w:r>
            <w:bookmarkStart w:id="1" w:name="OLE_LINK1"/>
            <w:r>
              <w:rPr>
                <w:rFonts w:hint="eastAsia"/>
                <w:highlight w:val="none"/>
              </w:rPr>
              <w:t>n40A-n41A</w:t>
            </w:r>
            <w:bookmarkEnd w:id="1"/>
          </w:p>
        </w:tc>
      </w:tr>
      <w:tr w14:paraId="32891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4DD61B62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4170C609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24AE0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68F6CD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662B357C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7524EDAE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C354FAF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954FA0">
            <w:pPr>
              <w:pStyle w:val="109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</w:tbl>
    <w:p w14:paraId="262B32F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1683B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3811A9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0B3F4D01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19B8C2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0D5B12DA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15D535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E8C5C1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E5E07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D8CA0A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7F59E608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D721E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21648BB6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57EA02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544CF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82F49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2BF73F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38D31291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69187F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4C62FA8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5929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225F7E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B3343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F35D29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9BDCF0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7D82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E1B4D54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768027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FE224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802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67E7BB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262D4F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D12DC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9A67A5B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1FFA7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891FC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6B298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028DEA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C1C91AA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168D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F66B21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487416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E10DC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AABE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B2F050C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47AAD2A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C3FAA2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727B047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20E784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4B862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81BC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43A86B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B2D005F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FBF165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B52D1E3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28105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E71B4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C2AC0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0371CE34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34675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08C9B0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18AC3B0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33CDD0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9680CF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EAB6E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F37F25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5E02E67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6365B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C54CC03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776EB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69F70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545E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A67C69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2A3B5C3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570F5E5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C4AE9B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2F80F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368C8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C6A09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9BEF64F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68F809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737ADAE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74233C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A64E3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6B6C9D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0A7A6D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A94742A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7133393"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bookmarkStart w:id="2" w:name="OLE_LINK2"/>
            <w:r>
              <w:rPr>
                <w:rFonts w:hint="eastAsia" w:eastAsia="宋体"/>
                <w:lang w:val="en-US" w:eastAsia="zh-CN"/>
              </w:rPr>
              <w:t>CA_</w:t>
            </w:r>
            <w:r>
              <w:rPr>
                <w:rFonts w:hint="eastAsia"/>
                <w:highlight w:val="none"/>
              </w:rPr>
              <w:t>n40A-n41A</w:t>
            </w:r>
            <w:bookmarkEnd w:id="2"/>
            <w:r>
              <w:rPr>
                <w:rFonts w:hint="eastAsia" w:eastAsia="宋体"/>
                <w:lang w:val="en-US" w:eastAsia="zh-CN"/>
              </w:rPr>
              <w:t xml:space="preserve"> with UL configuration -/CA_</w:t>
            </w:r>
            <w:r>
              <w:rPr>
                <w:rFonts w:hint="eastAsia"/>
                <w:highlight w:val="none"/>
              </w:rPr>
              <w:t>n40A-n41A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CEEBAA4">
            <w:pPr>
              <w:pStyle w:val="109"/>
              <w:spacing w:after="0"/>
            </w:pPr>
          </w:p>
        </w:tc>
      </w:tr>
      <w:tr w14:paraId="6FF951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9F44A33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6667A28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9D9B5E1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4F1E98E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E383EC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6B620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C6EEBE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A982A68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5B29CD9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678417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785FC88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12128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4F1A543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DA45C0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6FB26D6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62BB3F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A91B0BF">
            <w:pPr>
              <w:pStyle w:val="109"/>
              <w:spacing w:after="0"/>
            </w:pPr>
          </w:p>
        </w:tc>
      </w:tr>
      <w:tr w14:paraId="088795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6B2D0F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43911493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5A947FA6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7264014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144F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360C3315">
      <w:pPr>
        <w:pStyle w:val="109"/>
        <w:rPr>
          <w:lang w:val="en-US"/>
        </w:rPr>
      </w:pPr>
    </w:p>
    <w:p w14:paraId="5900BA90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2677AA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5C2CCF4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5BDE8DAB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877B051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BA2B86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327C3FC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06B2001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756D76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30FA6C8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3534FC3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39AF81D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EB1C7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58C41">
    <w:pPr>
      <w:pStyle w:val="45"/>
    </w:pPr>
  </w:p>
  <w:p w14:paraId="3B37D6E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F92"/>
    <w:rsid w:val="08294681"/>
    <w:rsid w:val="0A342956"/>
    <w:rsid w:val="0B974EED"/>
    <w:rsid w:val="0C906407"/>
    <w:rsid w:val="0FDC646C"/>
    <w:rsid w:val="1003756C"/>
    <w:rsid w:val="112C348B"/>
    <w:rsid w:val="12943BD0"/>
    <w:rsid w:val="161D0664"/>
    <w:rsid w:val="1B0E184C"/>
    <w:rsid w:val="1CF22270"/>
    <w:rsid w:val="22171599"/>
    <w:rsid w:val="2384091F"/>
    <w:rsid w:val="24665C0A"/>
    <w:rsid w:val="25741C29"/>
    <w:rsid w:val="27BF730C"/>
    <w:rsid w:val="28517DB3"/>
    <w:rsid w:val="2B2537D5"/>
    <w:rsid w:val="2B887546"/>
    <w:rsid w:val="2E2E26AD"/>
    <w:rsid w:val="2E754E3E"/>
    <w:rsid w:val="30D100E9"/>
    <w:rsid w:val="30E61DD3"/>
    <w:rsid w:val="339241A0"/>
    <w:rsid w:val="351854D7"/>
    <w:rsid w:val="35C0059B"/>
    <w:rsid w:val="37400CD9"/>
    <w:rsid w:val="3E461B4E"/>
    <w:rsid w:val="449D1CCE"/>
    <w:rsid w:val="4BC84CF7"/>
    <w:rsid w:val="514E55EA"/>
    <w:rsid w:val="51813514"/>
    <w:rsid w:val="52397DEB"/>
    <w:rsid w:val="53BE569A"/>
    <w:rsid w:val="54E05BA4"/>
    <w:rsid w:val="558945CE"/>
    <w:rsid w:val="55D9478A"/>
    <w:rsid w:val="56686AB3"/>
    <w:rsid w:val="58696007"/>
    <w:rsid w:val="59E8741C"/>
    <w:rsid w:val="61054C1C"/>
    <w:rsid w:val="62EA49F7"/>
    <w:rsid w:val="631F442B"/>
    <w:rsid w:val="638E5CCA"/>
    <w:rsid w:val="63CB7E1B"/>
    <w:rsid w:val="6B860A46"/>
    <w:rsid w:val="700A6CD3"/>
    <w:rsid w:val="714C0EDA"/>
    <w:rsid w:val="71623664"/>
    <w:rsid w:val="722A18B9"/>
    <w:rsid w:val="726A7F42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2025-08-12T08:14:42Z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48DB78B4BD33437DB6CC0B75F7425D0A_13</vt:lpwstr>
  </property>
  <property fmtid="{D5CDD505-2E9C-101B-9397-08002B2CF9AE}" pid="4" name="ContentTypeId">
    <vt:lpwstr>0x0101003AA7AC0C743A294CADF60F661720E3E6</vt:lpwstr>
  </property>
</Properties>
</file>